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40CD0" w14:textId="77777777" w:rsidR="00D411A3" w:rsidRPr="00D97DAF" w:rsidRDefault="00D411A3" w:rsidP="00311E5F">
      <w:pPr>
        <w:spacing w:before="240"/>
        <w:rPr>
          <w:rFonts w:ascii="Arial" w:hAnsi="Arial" w:cs="Arial"/>
          <w:b/>
          <w:sz w:val="28"/>
          <w:szCs w:val="28"/>
        </w:rPr>
      </w:pPr>
      <w:r w:rsidRPr="00D97DAF">
        <w:rPr>
          <w:rFonts w:ascii="Arial" w:hAnsi="Arial" w:cs="Arial"/>
          <w:b/>
          <w:sz w:val="28"/>
          <w:szCs w:val="28"/>
        </w:rPr>
        <w:t xml:space="preserve">Erklärung </w:t>
      </w:r>
      <w:r w:rsidR="003F4DAC" w:rsidRPr="00D97DAF">
        <w:rPr>
          <w:rFonts w:ascii="Arial" w:hAnsi="Arial" w:cs="Arial"/>
          <w:b/>
          <w:sz w:val="28"/>
          <w:szCs w:val="28"/>
        </w:rPr>
        <w:t>der Bieter-/</w:t>
      </w:r>
      <w:r w:rsidRPr="00D97DAF">
        <w:rPr>
          <w:rFonts w:ascii="Arial" w:hAnsi="Arial" w:cs="Arial"/>
          <w:b/>
          <w:sz w:val="28"/>
          <w:szCs w:val="28"/>
        </w:rPr>
        <w:t>Arbeitsgemeinschaft</w:t>
      </w:r>
    </w:p>
    <w:p w14:paraId="09EC854C" w14:textId="77777777" w:rsidR="00256AC1" w:rsidRPr="00D97DAF" w:rsidRDefault="00256AC1" w:rsidP="00D22262">
      <w:pPr>
        <w:rPr>
          <w:rFonts w:ascii="Arial" w:hAnsi="Arial" w:cs="Arial"/>
        </w:rPr>
      </w:pPr>
    </w:p>
    <w:p w14:paraId="51C26024" w14:textId="77777777" w:rsidR="00256AC1" w:rsidRPr="00D97DAF" w:rsidRDefault="00256AC1"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44D33E89" w14:textId="77777777" w:rsidTr="00311E5F">
        <w:trPr>
          <w:trHeight w:val="283"/>
        </w:trPr>
        <w:tc>
          <w:tcPr>
            <w:tcW w:w="1276" w:type="dxa"/>
            <w:vAlign w:val="bottom"/>
          </w:tcPr>
          <w:p w14:paraId="28EF3360" w14:textId="77777777" w:rsidR="00D411A3" w:rsidRPr="00D97DAF" w:rsidRDefault="00D411A3"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7B92ABBC" w14:textId="77777777" w:rsidR="0003742B" w:rsidRPr="00D97DAF" w:rsidRDefault="00836C4A" w:rsidP="00311E5F">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00366A95"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bookmarkEnd w:id="0"/>
          </w:p>
        </w:tc>
      </w:tr>
      <w:tr w:rsidR="00D411A3" w:rsidRPr="00D97DAF" w14:paraId="1DC455F5" w14:textId="77777777" w:rsidTr="00311E5F">
        <w:trPr>
          <w:trHeight w:val="283"/>
        </w:trPr>
        <w:tc>
          <w:tcPr>
            <w:tcW w:w="1276" w:type="dxa"/>
            <w:vAlign w:val="bottom"/>
          </w:tcPr>
          <w:p w14:paraId="7712F5B1" w14:textId="77777777" w:rsidR="00D411A3" w:rsidRPr="00D97DAF" w:rsidRDefault="00311E5F"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2D688508" w14:textId="4D365605" w:rsidR="00D411A3" w:rsidRPr="00D97DAF" w:rsidRDefault="00311E5F" w:rsidP="002C412B">
            <w:pPr>
              <w:ind w:left="-74"/>
              <w:rPr>
                <w:rFonts w:ascii="Arial" w:hAnsi="Arial" w:cs="Arial"/>
              </w:rPr>
            </w:pPr>
            <w:r>
              <w:rPr>
                <w:rFonts w:ascii="Arial" w:hAnsi="Arial" w:cs="Arial"/>
                <w:b/>
                <w:color w:val="000000"/>
              </w:rPr>
              <w:fldChar w:fldCharType="begin">
                <w:ffData>
                  <w:name w:val=""/>
                  <w:enabled/>
                  <w:calcOnExit w:val="0"/>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sidR="00F254D3" w:rsidRPr="00F254D3">
              <w:rPr>
                <w:rFonts w:ascii="Arial" w:hAnsi="Arial" w:cs="Arial"/>
                <w:b/>
                <w:color w:val="000000"/>
              </w:rPr>
              <w:t xml:space="preserve">Rahmenvereinbarung über </w:t>
            </w:r>
            <w:r w:rsidR="00F50514">
              <w:rPr>
                <w:rFonts w:ascii="Arial" w:hAnsi="Arial" w:cs="Arial"/>
                <w:b/>
                <w:color w:val="000000"/>
              </w:rPr>
              <w:t xml:space="preserve">den </w:t>
            </w:r>
            <w:r w:rsidR="00F254D3" w:rsidRPr="00F254D3">
              <w:rPr>
                <w:rFonts w:ascii="Arial" w:hAnsi="Arial" w:cs="Arial"/>
                <w:b/>
                <w:color w:val="000000"/>
              </w:rPr>
              <w:t xml:space="preserve">Kauf und </w:t>
            </w:r>
            <w:r w:rsidR="00F50514">
              <w:rPr>
                <w:rFonts w:ascii="Arial" w:hAnsi="Arial" w:cs="Arial"/>
                <w:b/>
                <w:color w:val="000000"/>
              </w:rPr>
              <w:t xml:space="preserve">die </w:t>
            </w:r>
            <w:r w:rsidR="00F254D3" w:rsidRPr="00F254D3">
              <w:rPr>
                <w:rFonts w:ascii="Arial" w:hAnsi="Arial" w:cs="Arial"/>
                <w:b/>
                <w:color w:val="000000"/>
              </w:rPr>
              <w:t>Instandhaltung von Cisco</w:t>
            </w:r>
            <w:r w:rsidR="006F5F0E">
              <w:rPr>
                <w:rFonts w:ascii="Arial" w:hAnsi="Arial" w:cs="Arial"/>
                <w:b/>
                <w:color w:val="000000"/>
              </w:rPr>
              <w:t>-</w:t>
            </w:r>
            <w:r w:rsidR="00F254D3" w:rsidRPr="00F254D3">
              <w:rPr>
                <w:rFonts w:ascii="Arial" w:hAnsi="Arial" w:cs="Arial"/>
                <w:b/>
                <w:color w:val="000000"/>
              </w:rPr>
              <w:t>Komponenten</w:t>
            </w:r>
            <w:r>
              <w:rPr>
                <w:rFonts w:ascii="Arial" w:hAnsi="Arial" w:cs="Arial"/>
                <w:b/>
                <w:color w:val="000000"/>
              </w:rPr>
              <w:fldChar w:fldCharType="end"/>
            </w:r>
          </w:p>
        </w:tc>
      </w:tr>
      <w:tr w:rsidR="00D411A3" w:rsidRPr="00D97DAF" w14:paraId="35ACB33E" w14:textId="77777777" w:rsidTr="00311E5F">
        <w:trPr>
          <w:trHeight w:val="283"/>
        </w:trPr>
        <w:tc>
          <w:tcPr>
            <w:tcW w:w="1276" w:type="dxa"/>
            <w:vAlign w:val="bottom"/>
          </w:tcPr>
          <w:p w14:paraId="10224783" w14:textId="77777777" w:rsidR="00D411A3" w:rsidRPr="00D97DAF" w:rsidRDefault="00311E5F"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0E1E2637" w14:textId="1C9B0528" w:rsidR="00D411A3" w:rsidRPr="00D97DAF" w:rsidRDefault="00311E5F" w:rsidP="002C412B">
            <w:pPr>
              <w:ind w:left="-74"/>
              <w:rPr>
                <w:rFonts w:ascii="Arial" w:hAnsi="Arial" w:cs="Arial"/>
                <w:b/>
                <w:color w:val="000000"/>
              </w:rPr>
            </w:pPr>
            <w:r>
              <w:rPr>
                <w:rFonts w:ascii="Arial" w:hAnsi="Arial" w:cs="Arial"/>
                <w:b/>
                <w:noProof/>
                <w:color w:val="000000"/>
              </w:rPr>
              <w:fldChar w:fldCharType="begin">
                <w:ffData>
                  <w:name w:val=""/>
                  <w:enabled/>
                  <w:calcOnExit w:val="0"/>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sidR="00595D8F" w:rsidRPr="00595D8F">
              <w:rPr>
                <w:rFonts w:ascii="Arial" w:hAnsi="Arial" w:cs="Arial"/>
                <w:b/>
                <w:noProof/>
                <w:color w:val="000000"/>
              </w:rPr>
              <w:t>2</w:t>
            </w:r>
            <w:r w:rsidR="00F254D3">
              <w:rPr>
                <w:rFonts w:ascii="Arial" w:hAnsi="Arial" w:cs="Arial"/>
                <w:b/>
                <w:noProof/>
                <w:color w:val="000000"/>
              </w:rPr>
              <w:t>6</w:t>
            </w:r>
            <w:r w:rsidR="00595D8F" w:rsidRPr="00595D8F">
              <w:rPr>
                <w:rFonts w:ascii="Arial" w:hAnsi="Arial" w:cs="Arial"/>
                <w:b/>
                <w:noProof/>
                <w:color w:val="000000"/>
              </w:rPr>
              <w:t>-20000</w:t>
            </w:r>
            <w:r w:rsidR="00F254D3">
              <w:rPr>
                <w:rFonts w:ascii="Arial" w:hAnsi="Arial" w:cs="Arial"/>
                <w:b/>
                <w:noProof/>
                <w:color w:val="000000"/>
              </w:rPr>
              <w:t>78426</w:t>
            </w:r>
            <w:r>
              <w:rPr>
                <w:rFonts w:ascii="Arial" w:hAnsi="Arial" w:cs="Arial"/>
                <w:b/>
                <w:noProof/>
                <w:color w:val="000000"/>
              </w:rPr>
              <w:fldChar w:fldCharType="end"/>
            </w:r>
          </w:p>
        </w:tc>
      </w:tr>
    </w:tbl>
    <w:p w14:paraId="3D653242" w14:textId="77777777" w:rsidR="00D411A3" w:rsidRPr="00D97DAF" w:rsidRDefault="00D411A3" w:rsidP="00D22262">
      <w:pPr>
        <w:rPr>
          <w:rFonts w:ascii="Arial" w:hAnsi="Arial" w:cs="Arial"/>
        </w:rPr>
      </w:pPr>
    </w:p>
    <w:p w14:paraId="6E45D48E" w14:textId="77777777" w:rsidR="00D411A3" w:rsidRPr="00D97DAF" w:rsidRDefault="00D411A3" w:rsidP="00311E5F">
      <w:pPr>
        <w:spacing w:before="720" w:after="240"/>
        <w:rPr>
          <w:rFonts w:ascii="Arial" w:hAnsi="Arial" w:cs="Arial"/>
        </w:rPr>
      </w:pPr>
      <w:r w:rsidRPr="00D97DAF">
        <w:rPr>
          <w:rFonts w:ascii="Arial" w:hAnsi="Arial" w:cs="Arial"/>
        </w:rPr>
        <w:t xml:space="preserve">Wir, die nachstehend aufgeführten </w:t>
      </w:r>
      <w:r w:rsidR="003F4DAC" w:rsidRPr="00D97DAF">
        <w:rPr>
          <w:rFonts w:ascii="Arial" w:hAnsi="Arial" w:cs="Arial"/>
        </w:rPr>
        <w:t>Unternehmen</w:t>
      </w:r>
      <w:r w:rsidRPr="00D97DAF">
        <w:rPr>
          <w:rFonts w:ascii="Arial" w:hAnsi="Arial" w:cs="Arial"/>
        </w:rPr>
        <w:t xml:space="preserve"> einer Bietergemeinschaft</w:t>
      </w:r>
    </w:p>
    <w:tbl>
      <w:tblPr>
        <w:tblW w:w="9709" w:type="dxa"/>
        <w:tblLayout w:type="fixed"/>
        <w:tblCellMar>
          <w:left w:w="70" w:type="dxa"/>
          <w:right w:w="70" w:type="dxa"/>
        </w:tblCellMar>
        <w:tblLook w:val="0000" w:firstRow="0" w:lastRow="0" w:firstColumn="0" w:lastColumn="0" w:noHBand="0" w:noVBand="0"/>
      </w:tblPr>
      <w:tblGrid>
        <w:gridCol w:w="7053"/>
        <w:gridCol w:w="955"/>
        <w:gridCol w:w="1701"/>
      </w:tblGrid>
      <w:tr w:rsidR="00D97DAF" w:rsidRPr="00D97DAF" w14:paraId="0919DB64" w14:textId="77777777" w:rsidTr="00311E5F">
        <w:trPr>
          <w:trHeight w:hRule="exact" w:val="400"/>
        </w:trPr>
        <w:tc>
          <w:tcPr>
            <w:tcW w:w="7053" w:type="dxa"/>
            <w:tcBorders>
              <w:bottom w:val="single" w:sz="4" w:space="0" w:color="auto"/>
            </w:tcBorders>
            <w:vAlign w:val="center"/>
          </w:tcPr>
          <w:p w14:paraId="07F84FD7"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5C1B8F25" w14:textId="77777777" w:rsidR="00D97DAF" w:rsidRPr="00D97DAF" w:rsidRDefault="00D97DAF" w:rsidP="00D97DAF">
            <w:pPr>
              <w:spacing w:before="40"/>
              <w:rPr>
                <w:rFonts w:ascii="Arial" w:hAnsi="Arial" w:cs="Arial"/>
              </w:rPr>
            </w:pPr>
            <w:r w:rsidRPr="00D97DAF">
              <w:rPr>
                <w:rFonts w:ascii="Arial" w:hAnsi="Arial" w:cs="Arial"/>
              </w:rPr>
              <w:t>USt.-ID:</w:t>
            </w:r>
          </w:p>
        </w:tc>
        <w:tc>
          <w:tcPr>
            <w:tcW w:w="1701" w:type="dxa"/>
            <w:tcBorders>
              <w:bottom w:val="single" w:sz="4" w:space="0" w:color="auto"/>
            </w:tcBorders>
            <w:vAlign w:val="center"/>
          </w:tcPr>
          <w:p w14:paraId="284F6672" w14:textId="77777777" w:rsidR="00D97DAF" w:rsidRPr="00D97DAF" w:rsidRDefault="00D97DAF" w:rsidP="00D97DAF">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014F4FB" w14:textId="77777777" w:rsidTr="00311E5F">
        <w:trPr>
          <w:trHeight w:hRule="exact" w:val="400"/>
        </w:trPr>
        <w:tc>
          <w:tcPr>
            <w:tcW w:w="7053" w:type="dxa"/>
            <w:tcBorders>
              <w:top w:val="single" w:sz="4" w:space="0" w:color="auto"/>
              <w:bottom w:val="single" w:sz="4" w:space="0" w:color="auto"/>
            </w:tcBorders>
            <w:vAlign w:val="center"/>
          </w:tcPr>
          <w:p w14:paraId="400232BE"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2F616B55"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475F5A38"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BA525AE" w14:textId="77777777" w:rsidTr="00311E5F">
        <w:trPr>
          <w:trHeight w:hRule="exact" w:val="400"/>
        </w:trPr>
        <w:tc>
          <w:tcPr>
            <w:tcW w:w="7053" w:type="dxa"/>
            <w:tcBorders>
              <w:top w:val="single" w:sz="4" w:space="0" w:color="auto"/>
              <w:bottom w:val="single" w:sz="4" w:space="0" w:color="auto"/>
            </w:tcBorders>
            <w:vAlign w:val="center"/>
          </w:tcPr>
          <w:p w14:paraId="2F07047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3B434DC7"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00BB17F"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AFAC0D2" w14:textId="77777777" w:rsidTr="00311E5F">
        <w:trPr>
          <w:trHeight w:hRule="exact" w:val="400"/>
        </w:trPr>
        <w:tc>
          <w:tcPr>
            <w:tcW w:w="7053" w:type="dxa"/>
            <w:tcBorders>
              <w:top w:val="single" w:sz="4" w:space="0" w:color="auto"/>
              <w:bottom w:val="single" w:sz="4" w:space="0" w:color="auto"/>
            </w:tcBorders>
            <w:vAlign w:val="center"/>
          </w:tcPr>
          <w:p w14:paraId="09A38E88"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29FB6DE"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4375D15"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F953A3" w:rsidRPr="00D97DAF" w14:paraId="54A47C86" w14:textId="77777777" w:rsidTr="00311E5F">
        <w:trPr>
          <w:trHeight w:hRule="exact" w:val="400"/>
        </w:trPr>
        <w:tc>
          <w:tcPr>
            <w:tcW w:w="7053" w:type="dxa"/>
            <w:tcBorders>
              <w:top w:val="single" w:sz="4" w:space="0" w:color="auto"/>
              <w:bottom w:val="single" w:sz="4" w:space="0" w:color="auto"/>
            </w:tcBorders>
            <w:vAlign w:val="center"/>
          </w:tcPr>
          <w:p w14:paraId="00C44276" w14:textId="77777777" w:rsidR="00F953A3" w:rsidRPr="00D97DAF" w:rsidRDefault="00F953A3"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04365A40" w14:textId="77777777" w:rsidR="00F953A3" w:rsidRPr="00D97DAF" w:rsidRDefault="00F953A3" w:rsidP="00A451A5">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3430F144" w14:textId="77777777" w:rsidR="00F953A3" w:rsidRPr="00D97DAF" w:rsidRDefault="00F953A3" w:rsidP="00A451A5">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CE21A36" w14:textId="77777777" w:rsidTr="00311E5F">
        <w:trPr>
          <w:trHeight w:hRule="exact" w:val="400"/>
        </w:trPr>
        <w:tc>
          <w:tcPr>
            <w:tcW w:w="7053" w:type="dxa"/>
            <w:tcBorders>
              <w:top w:val="single" w:sz="4" w:space="0" w:color="auto"/>
              <w:bottom w:val="single" w:sz="4" w:space="0" w:color="auto"/>
            </w:tcBorders>
            <w:vAlign w:val="center"/>
          </w:tcPr>
          <w:p w14:paraId="454A11C9"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459919CC"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1D7F6F6B"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49146840" w14:textId="77777777" w:rsidR="00D411A3" w:rsidRPr="00D97DAF" w:rsidRDefault="00D411A3" w:rsidP="00D22262">
      <w:pPr>
        <w:rPr>
          <w:rFonts w:ascii="Arial" w:hAnsi="Arial" w:cs="Arial"/>
        </w:rPr>
      </w:pPr>
    </w:p>
    <w:p w14:paraId="2EF048E6" w14:textId="77777777" w:rsidR="00D411A3" w:rsidRDefault="00311E5F" w:rsidP="005E6F4D">
      <w:pPr>
        <w:spacing w:after="240"/>
        <w:jc w:val="both"/>
        <w:rPr>
          <w:rFonts w:ascii="Arial" w:hAnsi="Arial" w:cs="Arial"/>
        </w:rPr>
      </w:pPr>
      <w:r w:rsidRPr="00311E5F">
        <w:rPr>
          <w:rFonts w:ascii="Arial" w:hAnsi="Arial" w:cs="Arial"/>
        </w:rPr>
        <w:t>be</w:t>
      </w:r>
      <w:r w:rsidR="005E6F4D">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sidR="005E6F4D">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00D97DAF" w:rsidRPr="00D97DAF">
        <w:rPr>
          <w:rStyle w:val="Funotenzeichen"/>
          <w:rFonts w:ascii="Arial" w:hAnsi="Arial" w:cs="Arial"/>
          <w:position w:val="6"/>
          <w:sz w:val="14"/>
          <w:szCs w:val="14"/>
          <w:vertAlign w:val="baseline"/>
        </w:rPr>
        <w:footnoteReference w:id="1"/>
      </w:r>
      <w:r w:rsidR="00D411A3" w:rsidRPr="00D97DAF">
        <w:rPr>
          <w:rFonts w:ascii="Arial" w:hAnsi="Arial" w:cs="Arial"/>
        </w:rPr>
        <w:t>.</w:t>
      </w:r>
    </w:p>
    <w:p w14:paraId="53297DBD" w14:textId="77777777" w:rsidR="00D411A3" w:rsidRPr="00D97DAF" w:rsidRDefault="00D411A3"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47536BD5" w14:textId="77777777">
        <w:trPr>
          <w:trHeight w:hRule="exact" w:val="400"/>
        </w:trPr>
        <w:tc>
          <w:tcPr>
            <w:tcW w:w="9709" w:type="dxa"/>
            <w:tcBorders>
              <w:bottom w:val="single" w:sz="4" w:space="0" w:color="auto"/>
            </w:tcBorders>
            <w:vAlign w:val="center"/>
          </w:tcPr>
          <w:p w14:paraId="79C9A1DC"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0C9BB86E" w14:textId="77777777">
        <w:trPr>
          <w:trHeight w:hRule="exact" w:val="400"/>
        </w:trPr>
        <w:tc>
          <w:tcPr>
            <w:tcW w:w="9709" w:type="dxa"/>
            <w:tcBorders>
              <w:top w:val="single" w:sz="4" w:space="0" w:color="auto"/>
              <w:bottom w:val="single" w:sz="4" w:space="0" w:color="auto"/>
            </w:tcBorders>
            <w:vAlign w:val="center"/>
          </w:tcPr>
          <w:p w14:paraId="665CAE68"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bl>
    <w:p w14:paraId="4CFF15F9" w14:textId="77777777" w:rsidR="00D411A3" w:rsidRPr="00D97DAF" w:rsidRDefault="00D411A3"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446D8697" w14:textId="77777777" w:rsidTr="00311E5F">
        <w:tc>
          <w:tcPr>
            <w:tcW w:w="4438" w:type="dxa"/>
            <w:vAlign w:val="center"/>
          </w:tcPr>
          <w:p w14:paraId="70FACC44" w14:textId="77777777" w:rsidR="00F953A3" w:rsidRPr="00D97DAF" w:rsidRDefault="00F953A3"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607B5299" w14:textId="77777777" w:rsidR="00F953A3" w:rsidRPr="00D97DAF" w:rsidRDefault="00F953A3" w:rsidP="00730AAC">
            <w:pPr>
              <w:spacing w:after="40"/>
              <w:ind w:left="-74"/>
              <w:jc w:val="both"/>
              <w:rPr>
                <w:rFonts w:ascii="Arial" w:hAnsi="Arial" w:cs="Arial"/>
                <w:sz w:val="16"/>
              </w:rPr>
            </w:pPr>
          </w:p>
        </w:tc>
        <w:tc>
          <w:tcPr>
            <w:tcW w:w="4431" w:type="dxa"/>
            <w:vAlign w:val="center"/>
          </w:tcPr>
          <w:p w14:paraId="761CA832" w14:textId="77777777" w:rsidR="00F953A3" w:rsidRPr="00D97DAF" w:rsidRDefault="00F953A3"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7409F9F3" w14:textId="77777777" w:rsidTr="00311E5F">
        <w:trPr>
          <w:trHeight w:hRule="exact" w:val="400"/>
        </w:trPr>
        <w:tc>
          <w:tcPr>
            <w:tcW w:w="4438" w:type="dxa"/>
            <w:tcBorders>
              <w:bottom w:val="single" w:sz="4" w:space="0" w:color="auto"/>
            </w:tcBorders>
            <w:vAlign w:val="center"/>
          </w:tcPr>
          <w:p w14:paraId="38D13595"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4D017017" w14:textId="77777777" w:rsidR="00F953A3" w:rsidRPr="00D97DAF" w:rsidRDefault="00F953A3">
            <w:pPr>
              <w:spacing w:before="40"/>
              <w:ind w:left="-74"/>
              <w:rPr>
                <w:rFonts w:ascii="Arial" w:hAnsi="Arial" w:cs="Arial"/>
                <w:b/>
              </w:rPr>
            </w:pPr>
          </w:p>
        </w:tc>
        <w:tc>
          <w:tcPr>
            <w:tcW w:w="4431" w:type="dxa"/>
            <w:tcBorders>
              <w:bottom w:val="single" w:sz="4" w:space="0" w:color="auto"/>
            </w:tcBorders>
            <w:vAlign w:val="center"/>
          </w:tcPr>
          <w:p w14:paraId="4B360FD3" w14:textId="77777777" w:rsidR="00F953A3" w:rsidRPr="00D97DAF"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46760AAC" w14:textId="77777777" w:rsidTr="00311E5F">
        <w:trPr>
          <w:trHeight w:hRule="exact" w:val="400"/>
        </w:trPr>
        <w:tc>
          <w:tcPr>
            <w:tcW w:w="4438" w:type="dxa"/>
            <w:tcBorders>
              <w:top w:val="single" w:sz="4" w:space="0" w:color="auto"/>
              <w:bottom w:val="single" w:sz="4" w:space="0" w:color="auto"/>
            </w:tcBorders>
            <w:vAlign w:val="center"/>
          </w:tcPr>
          <w:p w14:paraId="3DC6D97C"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10924DC8"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7BE9C11"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0E62DCD" w14:textId="77777777" w:rsidTr="00311E5F">
        <w:trPr>
          <w:trHeight w:hRule="exact" w:val="400"/>
        </w:trPr>
        <w:tc>
          <w:tcPr>
            <w:tcW w:w="4438" w:type="dxa"/>
            <w:tcBorders>
              <w:top w:val="single" w:sz="4" w:space="0" w:color="auto"/>
              <w:bottom w:val="single" w:sz="4" w:space="0" w:color="auto"/>
            </w:tcBorders>
            <w:vAlign w:val="center"/>
          </w:tcPr>
          <w:p w14:paraId="398441CD"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21DD1CBB"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AA401CF"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95380C1" w14:textId="77777777" w:rsidTr="00311E5F">
        <w:trPr>
          <w:trHeight w:hRule="exact" w:val="400"/>
        </w:trPr>
        <w:tc>
          <w:tcPr>
            <w:tcW w:w="4438" w:type="dxa"/>
            <w:tcBorders>
              <w:top w:val="single" w:sz="4" w:space="0" w:color="auto"/>
              <w:bottom w:val="single" w:sz="4" w:space="0" w:color="auto"/>
            </w:tcBorders>
            <w:vAlign w:val="center"/>
          </w:tcPr>
          <w:p w14:paraId="5977F5E0"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A207B7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7B2EB144"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0552B955" w14:textId="77777777" w:rsidTr="00311E5F">
        <w:trPr>
          <w:trHeight w:hRule="exact" w:val="400"/>
        </w:trPr>
        <w:tc>
          <w:tcPr>
            <w:tcW w:w="4438" w:type="dxa"/>
            <w:tcBorders>
              <w:top w:val="single" w:sz="4" w:space="0" w:color="auto"/>
              <w:bottom w:val="single" w:sz="4" w:space="0" w:color="auto"/>
            </w:tcBorders>
            <w:vAlign w:val="center"/>
          </w:tcPr>
          <w:p w14:paraId="237F3A1E"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2E547B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10FE42B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44A7C93" w14:textId="77777777" w:rsidTr="00311E5F">
        <w:trPr>
          <w:trHeight w:hRule="exact" w:val="400"/>
        </w:trPr>
        <w:tc>
          <w:tcPr>
            <w:tcW w:w="4438" w:type="dxa"/>
            <w:tcBorders>
              <w:top w:val="single" w:sz="4" w:space="0" w:color="auto"/>
              <w:bottom w:val="single" w:sz="4" w:space="0" w:color="auto"/>
            </w:tcBorders>
            <w:vAlign w:val="center"/>
          </w:tcPr>
          <w:p w14:paraId="519CAA99"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02499CAF"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D0C84AB"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7899E5D2" w14:textId="77777777" w:rsidR="00D411A3" w:rsidRDefault="00D411A3">
      <w:pPr>
        <w:jc w:val="both"/>
        <w:rPr>
          <w:rFonts w:ascii="Arial" w:hAnsi="Arial" w:cs="Arial"/>
          <w:szCs w:val="2"/>
        </w:rPr>
      </w:pPr>
    </w:p>
    <w:sectPr w:rsidR="00D411A3" w:rsidSect="00F81AAF">
      <w:footerReference w:type="default" r:id="rId11"/>
      <w:headerReference w:type="first" r:id="rId12"/>
      <w:footerReference w:type="first" r:id="rId13"/>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E355E" w14:textId="77777777" w:rsidR="00426EC2" w:rsidRDefault="00426EC2" w:rsidP="00352A93">
      <w:r>
        <w:separator/>
      </w:r>
    </w:p>
  </w:endnote>
  <w:endnote w:type="continuationSeparator" w:id="0">
    <w:p w14:paraId="2720BA96" w14:textId="77777777" w:rsidR="00426EC2" w:rsidRDefault="00426EC2" w:rsidP="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ED76" w14:textId="77777777" w:rsidR="00D411A3" w:rsidRDefault="00256AC1">
    <w:pPr>
      <w:pStyle w:val="Fuzeile"/>
      <w:tabs>
        <w:tab w:val="clear" w:pos="4536"/>
      </w:tabs>
      <w:rPr>
        <w:rFonts w:ascii="Arial" w:hAnsi="Arial"/>
        <w:sz w:val="16"/>
      </w:rPr>
    </w:pPr>
    <w:r>
      <w:rPr>
        <w:rFonts w:ascii="Arial" w:hAnsi="Arial"/>
        <w:sz w:val="14"/>
      </w:rPr>
      <w:t xml:space="preserve">Vordr. 11031  (PC)    </w:t>
    </w:r>
    <w:r w:rsidR="002018FB">
      <w:rPr>
        <w:rFonts w:ascii="Arial" w:hAnsi="Arial"/>
        <w:sz w:val="14"/>
      </w:rPr>
      <w:t>0</w:t>
    </w:r>
    <w:r w:rsidR="00311E5F">
      <w:rPr>
        <w:rFonts w:ascii="Arial" w:hAnsi="Arial"/>
        <w:sz w:val="14"/>
      </w:rPr>
      <w:t>9</w:t>
    </w:r>
    <w:r w:rsidR="00D411A3">
      <w:rPr>
        <w:rFonts w:ascii="Arial" w:hAnsi="Arial"/>
        <w:sz w:val="14"/>
      </w:rPr>
      <w:t>.</w:t>
    </w:r>
    <w:r>
      <w:rPr>
        <w:rFonts w:ascii="Arial" w:hAnsi="Arial"/>
        <w:sz w:val="14"/>
      </w:rPr>
      <w:t>1</w:t>
    </w:r>
    <w:r w:rsidR="00311E5F">
      <w:rPr>
        <w:rFonts w:ascii="Arial" w:hAnsi="Arial"/>
        <w:sz w:val="1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B95A" w14:textId="77777777" w:rsidR="00F81AAF" w:rsidRDefault="00F81AAF" w:rsidP="00F81AAF">
    <w:pPr>
      <w:pStyle w:val="Fuzeile"/>
      <w:tabs>
        <w:tab w:val="clear" w:pos="4536"/>
      </w:tabs>
      <w:rPr>
        <w:rFonts w:ascii="Arial" w:hAnsi="Arial"/>
        <w:sz w:val="16"/>
      </w:rPr>
    </w:pPr>
    <w:r>
      <w:rPr>
        <w:rFonts w:ascii="Arial" w:hAnsi="Arial"/>
        <w:sz w:val="14"/>
      </w:rPr>
      <w:t xml:space="preserve">Vordr. 11031  (PC)    </w:t>
    </w:r>
    <w:r w:rsidR="00D97DAF">
      <w:rPr>
        <w:rFonts w:ascii="Arial" w:hAnsi="Arial"/>
        <w:sz w:val="14"/>
      </w:rPr>
      <w:t>0</w:t>
    </w:r>
    <w:r w:rsidR="00311E5F">
      <w:rPr>
        <w:rFonts w:ascii="Arial" w:hAnsi="Arial"/>
        <w:sz w:val="14"/>
      </w:rPr>
      <w:t>9</w:t>
    </w:r>
    <w:r w:rsidR="00D97DAF">
      <w:rPr>
        <w:rFonts w:ascii="Arial" w:hAnsi="Arial"/>
        <w:sz w:val="14"/>
      </w:rPr>
      <w:t>.1</w:t>
    </w:r>
    <w:r w:rsidR="00311E5F">
      <w:rPr>
        <w:rFonts w:ascii="Arial" w:hAnsi="Arial"/>
        <w:sz w:val="1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5342B" w14:textId="77777777" w:rsidR="00426EC2" w:rsidRPr="00D97DAF" w:rsidRDefault="00426EC2" w:rsidP="00D97DAF">
      <w:pPr>
        <w:pStyle w:val="Fuzeile"/>
        <w:rPr>
          <w:rFonts w:ascii="Arial" w:hAnsi="Arial" w:cs="Arial"/>
          <w:sz w:val="16"/>
          <w:szCs w:val="16"/>
        </w:rPr>
      </w:pPr>
      <w:r>
        <w:rPr>
          <w:rFonts w:ascii="Arial" w:hAnsi="Arial" w:cs="Arial"/>
          <w:sz w:val="16"/>
          <w:szCs w:val="16"/>
        </w:rPr>
        <w:t>_____________</w:t>
      </w:r>
    </w:p>
  </w:footnote>
  <w:footnote w:type="continuationSeparator" w:id="0">
    <w:p w14:paraId="053B5892" w14:textId="77777777" w:rsidR="00426EC2" w:rsidRDefault="00426EC2" w:rsidP="00352A93">
      <w:r>
        <w:continuationSeparator/>
      </w:r>
    </w:p>
  </w:footnote>
  <w:footnote w:id="1">
    <w:p w14:paraId="0B6A0B08" w14:textId="77777777" w:rsidR="00D97DAF" w:rsidRPr="00E60C62" w:rsidRDefault="00D97DAF"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 xml:space="preserve">Die Bietergemeinschaft hat mit ihrem Angebot eine Erklärung aller </w:t>
      </w:r>
      <w:r w:rsidR="00E60C62" w:rsidRPr="00E60C62">
        <w:rPr>
          <w:rFonts w:ascii="Arial" w:hAnsi="Arial" w:cs="Arial"/>
          <w:b/>
          <w:sz w:val="16"/>
          <w:szCs w:val="16"/>
        </w:rPr>
        <w:t>Mitglieder</w:t>
      </w:r>
      <w:r w:rsidRPr="00E60C62">
        <w:rPr>
          <w:rFonts w:ascii="Arial" w:hAnsi="Arial" w:cs="Arial"/>
          <w:b/>
          <w:sz w:val="16"/>
          <w:szCs w:val="16"/>
        </w:rPr>
        <w:t xml:space="preserve"> in Textform abzugeben.</w:t>
      </w:r>
    </w:p>
    <w:p w14:paraId="7E35D651" w14:textId="77777777" w:rsidR="00D97DAF" w:rsidRPr="00E60C62" w:rsidRDefault="00D97DAF"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w:t>
      </w:r>
      <w:r w:rsidR="00E60C62" w:rsidRPr="00E60C62">
        <w:rPr>
          <w:rFonts w:ascii="Arial" w:hAnsi="Arial" w:cs="Arial"/>
          <w:b/>
          <w:sz w:val="16"/>
          <w:szCs w:val="16"/>
        </w:rPr>
        <w:t>alifiziert signierte E</w:t>
      </w:r>
      <w:r w:rsidRPr="00E60C62">
        <w:rPr>
          <w:rFonts w:ascii="Arial" w:hAnsi="Arial" w:cs="Arial"/>
          <w:b/>
          <w:sz w:val="16"/>
          <w:szCs w:val="16"/>
        </w:rPr>
        <w:t>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61D7" w14:textId="77777777" w:rsidR="00F81AAF" w:rsidRDefault="00F81AAF">
    <w:pPr>
      <w:pStyle w:val="Kopfzeile"/>
    </w:pPr>
    <w:r w:rsidRPr="00F81AAF">
      <w:rPr>
        <w:noProof/>
      </w:rPr>
      <w:drawing>
        <wp:anchor distT="0" distB="0" distL="114300" distR="114300" simplePos="0" relativeHeight="251659264" behindDoc="0" locked="1" layoutInCell="1" allowOverlap="1" wp14:anchorId="6307292F" wp14:editId="24C3ED0E">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478959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spinCount="100000" w:hashValue="aBmvKgbDqvkqi6gAnt3CgIKB8TIJhvW2ft5fyTri37QFGkC7QMib/n93YKHCLwh+xYMPcSLIQCuPgm3s7/WoJw==" w:saltValue="TYN+xL9c9qYIiOmkmYeiiQ==" w:algorithmName="SHA-512"/>
  <w:defaultTabStop w:val="708"/>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1D431C"/>
    <w:rsid w:val="00031A4D"/>
    <w:rsid w:val="0003742B"/>
    <w:rsid w:val="000A0173"/>
    <w:rsid w:val="001D431C"/>
    <w:rsid w:val="00200C7E"/>
    <w:rsid w:val="002018FB"/>
    <w:rsid w:val="00202251"/>
    <w:rsid w:val="00205ACD"/>
    <w:rsid w:val="00241781"/>
    <w:rsid w:val="00256AC1"/>
    <w:rsid w:val="002C1E1D"/>
    <w:rsid w:val="002C412B"/>
    <w:rsid w:val="002F0467"/>
    <w:rsid w:val="00311E5F"/>
    <w:rsid w:val="00366A95"/>
    <w:rsid w:val="003E2649"/>
    <w:rsid w:val="003F4DAC"/>
    <w:rsid w:val="00426EC2"/>
    <w:rsid w:val="00467E1A"/>
    <w:rsid w:val="004A2AF8"/>
    <w:rsid w:val="00503B0C"/>
    <w:rsid w:val="0053778D"/>
    <w:rsid w:val="00550D35"/>
    <w:rsid w:val="00577F8C"/>
    <w:rsid w:val="00595D8F"/>
    <w:rsid w:val="005D2B3F"/>
    <w:rsid w:val="005E6F4D"/>
    <w:rsid w:val="0064479F"/>
    <w:rsid w:val="00662438"/>
    <w:rsid w:val="006822B8"/>
    <w:rsid w:val="00682E79"/>
    <w:rsid w:val="006A1B9F"/>
    <w:rsid w:val="006F5F0E"/>
    <w:rsid w:val="00711BBC"/>
    <w:rsid w:val="00721D05"/>
    <w:rsid w:val="00730AAC"/>
    <w:rsid w:val="00755B61"/>
    <w:rsid w:val="00760BF0"/>
    <w:rsid w:val="007F24F2"/>
    <w:rsid w:val="00801758"/>
    <w:rsid w:val="00836C4A"/>
    <w:rsid w:val="009302FC"/>
    <w:rsid w:val="00956EAB"/>
    <w:rsid w:val="0096617A"/>
    <w:rsid w:val="009A1D5F"/>
    <w:rsid w:val="009C4954"/>
    <w:rsid w:val="00A7086D"/>
    <w:rsid w:val="00A95EDC"/>
    <w:rsid w:val="00B050FA"/>
    <w:rsid w:val="00B921A9"/>
    <w:rsid w:val="00BA2219"/>
    <w:rsid w:val="00C0272D"/>
    <w:rsid w:val="00C82A31"/>
    <w:rsid w:val="00CC25AC"/>
    <w:rsid w:val="00D123F7"/>
    <w:rsid w:val="00D22262"/>
    <w:rsid w:val="00D24602"/>
    <w:rsid w:val="00D411A3"/>
    <w:rsid w:val="00D44D32"/>
    <w:rsid w:val="00D83F56"/>
    <w:rsid w:val="00D97DAF"/>
    <w:rsid w:val="00E01F27"/>
    <w:rsid w:val="00E60C62"/>
    <w:rsid w:val="00F22DD4"/>
    <w:rsid w:val="00F254D3"/>
    <w:rsid w:val="00F305D1"/>
    <w:rsid w:val="00F50514"/>
    <w:rsid w:val="00F76A80"/>
    <w:rsid w:val="00F81AAF"/>
    <w:rsid w:val="00F953A3"/>
    <w:rsid w:val="00F962F2"/>
    <w:rsid w:val="00FB4285"/>
    <w:rsid w:val="00FD7496"/>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4D2DB3"/>
  <w15:docId w15:val="{EFDE631F-740B-42AC-8EB8-D69DB274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ildung%20Arbeitsgemeinschaf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73bbca-b0cb-4fb7-89a0-d2e400b5edaa">
      <Terms xmlns="http://schemas.microsoft.com/office/infopath/2007/PartnerControls"/>
    </lcf76f155ced4ddcb4097134ff3c332f>
    <Bearbeitungsstatus xmlns="8173bbca-b0cb-4fb7-89a0-d2e400b5edaa" xsi:nil="true"/>
    <Zust_x00e4_ndigkeit xmlns="8173bbca-b0cb-4fb7-89a0-d2e400b5edaa">
      <UserInfo>
        <DisplayName/>
        <AccountId xsi:nil="true"/>
        <AccountType/>
      </UserInfo>
    </Zust_x00e4_ndigkeit>
    <Ioanna xmlns="8173bbca-b0cb-4fb7-89a0-d2e400b5edaa">
      <UserInfo>
        <DisplayName/>
        <AccountId xsi:nil="true"/>
        <AccountType/>
      </UserInfo>
    </Ioan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CF143979B03846BB6C8F0073AA4FFE" ma:contentTypeVersion="16" ma:contentTypeDescription="Ein neues Dokument erstellen." ma:contentTypeScope="" ma:versionID="c8982c032354442c788cfac3b1bab004">
  <xsd:schema xmlns:xsd="http://www.w3.org/2001/XMLSchema" xmlns:xs="http://www.w3.org/2001/XMLSchema" xmlns:p="http://schemas.microsoft.com/office/2006/metadata/properties" xmlns:ns2="8173bbca-b0cb-4fb7-89a0-d2e400b5edaa" targetNamespace="http://schemas.microsoft.com/office/2006/metadata/properties" ma:root="true" ma:fieldsID="375963355e42cf0ca9bc90906e253977" ns2:_="">
    <xsd:import namespace="8173bbca-b0cb-4fb7-89a0-d2e400b5ed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Bearbeitungsstatus" minOccurs="0"/>
                <xsd:element ref="ns2:Ioanna" minOccurs="0"/>
                <xsd:element ref="ns2:Zust_x00e4_ndigk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3bbca-b0cb-4fb7-89a0-d2e400b5e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3983616-3935-4a60-8fc8-484aa814991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Bearbeitungsstatus" ma:index="18" nillable="true" ma:displayName="Bearbeitungsstatus" ma:default="In Arbeit" ma:format="Dropdown" ma:internalName="Bearbeitungsstatus">
      <xsd:simpleType>
        <xsd:restriction base="dms:Choice">
          <xsd:enumeration value="In Arbeit"/>
          <xsd:enumeration value="Unbearbeitet"/>
          <xsd:enumeration value="Fertig"/>
          <xsd:enumeration value="Warten auf FB"/>
          <xsd:enumeration value="Daten anpassen"/>
          <xsd:enumeration value="Kein Handlungsbedarf"/>
        </xsd:restriction>
      </xsd:simpleType>
    </xsd:element>
    <xsd:element name="Ioanna" ma:index="19" nillable="true" ma:displayName="Ioanna" ma:format="Dropdown" ma:list="UserInfo" ma:SharePointGroup="0" ma:internalName="Ioan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Zust_x00e4_ndigkeit" ma:index="20" nillable="true" ma:displayName="Zuständigkeit" ma:format="Dropdown" ma:list="UserInfo" ma:SharePointGroup="0" ma:internalName="Zust_x00e4_ndigkei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E665B2-0A78-4598-AA2B-9ED2931CBE79}">
  <ds:schemaRefs>
    <ds:schemaRef ds:uri="http://schemas.openxmlformats.org/officeDocument/2006/bibliography"/>
  </ds:schemaRefs>
</ds:datastoreItem>
</file>

<file path=customXml/itemProps2.xml><?xml version="1.0" encoding="utf-8"?>
<ds:datastoreItem xmlns:ds="http://schemas.openxmlformats.org/officeDocument/2006/customXml" ds:itemID="{6571373B-B1A0-443C-8986-5331F1882F47}">
  <ds:schemaRefs>
    <ds:schemaRef ds:uri="http://schemas.microsoft.com/office/2006/metadata/properties"/>
    <ds:schemaRef ds:uri="http://schemas.microsoft.com/office/infopath/2007/PartnerControls"/>
    <ds:schemaRef ds:uri="8173bbca-b0cb-4fb7-89a0-d2e400b5edaa"/>
  </ds:schemaRefs>
</ds:datastoreItem>
</file>

<file path=customXml/itemProps3.xml><?xml version="1.0" encoding="utf-8"?>
<ds:datastoreItem xmlns:ds="http://schemas.openxmlformats.org/officeDocument/2006/customXml" ds:itemID="{B52B65CE-785E-4267-85C4-4A69AF83F075}">
  <ds:schemaRefs>
    <ds:schemaRef ds:uri="http://schemas.microsoft.com/sharepoint/v3/contenttype/forms"/>
  </ds:schemaRefs>
</ds:datastoreItem>
</file>

<file path=customXml/itemProps4.xml><?xml version="1.0" encoding="utf-8"?>
<ds:datastoreItem xmlns:ds="http://schemas.openxmlformats.org/officeDocument/2006/customXml" ds:itemID="{5AE8C6F7-E137-4A0F-BD7F-F2298EB1C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3bbca-b0cb-4fb7-89a0-d2e400b5e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Bildung Arbeitsgemeinschaft.dotm</Template>
  <TotalTime>0</TotalTime>
  <Pages>1</Pages>
  <Words>241</Words>
  <Characters>1519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dc:description/>
  <cp:lastModifiedBy>Frank Lisa</cp:lastModifiedBy>
  <cp:revision>8</cp:revision>
  <cp:lastPrinted>2011-12-29T08:45:00Z</cp:lastPrinted>
  <dcterms:created xsi:type="dcterms:W3CDTF">2024-05-02T12:56:00Z</dcterms:created>
  <dcterms:modified xsi:type="dcterms:W3CDTF">2026-04-27T21:22:00Z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10.00</vt:lpwstr>
  </property>
  <property fmtid="{D5CDD505-2E9C-101B-9397-08002B2CF9AE}" pid="3" name="ContentTypeId">
    <vt:lpwstr>0x010100B2CF143979B03846BB6C8F0073AA4FFE</vt:lpwstr>
  </property>
  <property fmtid="{D5CDD505-2E9C-101B-9397-08002B2CF9AE}" pid="4" name="Order">
    <vt:r8>10481200</vt:r8>
  </property>
  <property fmtid="{D5CDD505-2E9C-101B-9397-08002B2CF9AE}" pid="5" name="MediaServiceImageTags">
    <vt:lpwstr/>
  </property>
</Properties>
</file>